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7A4A27" w14:textId="5ECC7F50" w:rsidR="00BA00AB" w:rsidRDefault="00DE776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PLUMTRE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d.1471)</w:t>
      </w:r>
    </w:p>
    <w:p w14:paraId="663CFFBE" w14:textId="36AF59D1" w:rsidR="00DE7763" w:rsidRDefault="00DE776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Nottingham.</w:t>
      </w:r>
    </w:p>
    <w:p w14:paraId="001587D0" w14:textId="5507E4B8" w:rsidR="00DE7763" w:rsidRDefault="00DE776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DE3C7D" w14:textId="2AC36020" w:rsidR="00DE7763" w:rsidRDefault="00DE776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4B87DD" w14:textId="32160DAF" w:rsidR="00DE7763" w:rsidRDefault="00DE776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Apr.1471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p.130)</w:t>
      </w:r>
    </w:p>
    <w:p w14:paraId="1317D39C" w14:textId="7014A4A6" w:rsidR="00DE7763" w:rsidRDefault="00DE776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62FD5EA0" w14:textId="2D2416BD" w:rsidR="00DE7763" w:rsidRDefault="00DE776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8918BD" w14:textId="128700D3" w:rsidR="00DE7763" w:rsidRDefault="00DE776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376349" w14:textId="1FCAE59F" w:rsidR="00DE7763" w:rsidRPr="00DE7763" w:rsidRDefault="00DE776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March 2021</w:t>
      </w:r>
    </w:p>
    <w:sectPr w:rsidR="00DE7763" w:rsidRPr="00DE77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64A289" w14:textId="77777777" w:rsidR="00DE7763" w:rsidRDefault="00DE7763" w:rsidP="009139A6">
      <w:r>
        <w:separator/>
      </w:r>
    </w:p>
  </w:endnote>
  <w:endnote w:type="continuationSeparator" w:id="0">
    <w:p w14:paraId="5EAA367F" w14:textId="77777777" w:rsidR="00DE7763" w:rsidRDefault="00DE776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4DC3D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359A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85A5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7B5B5C" w14:textId="77777777" w:rsidR="00DE7763" w:rsidRDefault="00DE7763" w:rsidP="009139A6">
      <w:r>
        <w:separator/>
      </w:r>
    </w:p>
  </w:footnote>
  <w:footnote w:type="continuationSeparator" w:id="0">
    <w:p w14:paraId="20AE92A5" w14:textId="77777777" w:rsidR="00DE7763" w:rsidRDefault="00DE776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3697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7C70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8E0CD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763"/>
    <w:rsid w:val="000666E0"/>
    <w:rsid w:val="002510B7"/>
    <w:rsid w:val="005C130B"/>
    <w:rsid w:val="00826F5C"/>
    <w:rsid w:val="009139A6"/>
    <w:rsid w:val="009448BB"/>
    <w:rsid w:val="00A3176C"/>
    <w:rsid w:val="00BA00AB"/>
    <w:rsid w:val="00DE776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87971"/>
  <w15:chartTrackingRefBased/>
  <w15:docId w15:val="{AD4083D8-4C6F-48A7-859E-842D28069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7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2021-03-23T11:50:00Z</dcterms:created>
  <dcterms:modified xsi:type="dcterms:W3CDTF">2021-03-23T11:57:00Z</dcterms:modified>
</cp:coreProperties>
</file>